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D7" w:rsidRPr="00D72102" w:rsidRDefault="003B65D7" w:rsidP="00E40888">
      <w:pPr>
        <w:jc w:val="center"/>
        <w:rPr>
          <w:sz w:val="24"/>
          <w:szCs w:val="24"/>
        </w:rPr>
      </w:pPr>
      <w:r w:rsidRPr="00D72102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3B65D7" w:rsidRPr="00D72102" w:rsidRDefault="003B65D7" w:rsidP="00E40888">
      <w:pPr>
        <w:jc w:val="center"/>
        <w:rPr>
          <w:sz w:val="24"/>
          <w:szCs w:val="24"/>
        </w:rPr>
      </w:pPr>
      <w:r w:rsidRPr="00D72102">
        <w:rPr>
          <w:sz w:val="24"/>
          <w:szCs w:val="24"/>
        </w:rPr>
        <w:t xml:space="preserve">директора </w:t>
      </w:r>
      <w:r w:rsidRPr="00D72102">
        <w:rPr>
          <w:sz w:val="24"/>
          <w:szCs w:val="24"/>
          <w:u w:val="single"/>
        </w:rPr>
        <w:t xml:space="preserve">МБОУ </w:t>
      </w:r>
      <w:r>
        <w:rPr>
          <w:sz w:val="24"/>
          <w:szCs w:val="24"/>
          <w:u w:val="single"/>
        </w:rPr>
        <w:t>«Центр «Электрон»</w:t>
      </w:r>
      <w:r w:rsidRPr="00D72102">
        <w:rPr>
          <w:sz w:val="24"/>
          <w:szCs w:val="24"/>
          <w:u w:val="single"/>
        </w:rPr>
        <w:t xml:space="preserve"> </w:t>
      </w:r>
    </w:p>
    <w:p w:rsidR="003B65D7" w:rsidRPr="00D72102" w:rsidRDefault="003B65D7" w:rsidP="00E40888">
      <w:pPr>
        <w:jc w:val="center"/>
        <w:rPr>
          <w:color w:val="052635"/>
          <w:sz w:val="24"/>
          <w:szCs w:val="24"/>
        </w:rPr>
      </w:pPr>
      <w:r w:rsidRPr="00D72102">
        <w:rPr>
          <w:color w:val="052635"/>
          <w:sz w:val="24"/>
          <w:szCs w:val="24"/>
        </w:rPr>
        <w:t>за период с 1 января по 31 декабря 2014 года</w:t>
      </w:r>
    </w:p>
    <w:p w:rsidR="003B65D7" w:rsidRDefault="003B65D7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530"/>
        <w:gridCol w:w="1126"/>
        <w:gridCol w:w="1003"/>
        <w:gridCol w:w="1303"/>
      </w:tblGrid>
      <w:tr w:rsidR="003B65D7" w:rsidTr="00144208">
        <w:tc>
          <w:tcPr>
            <w:tcW w:w="1606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196" w:type="dxa"/>
            <w:gridSpan w:val="4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B65D7" w:rsidTr="00144208">
        <w:tc>
          <w:tcPr>
            <w:tcW w:w="1606" w:type="dxa"/>
          </w:tcPr>
          <w:p w:rsidR="003B65D7" w:rsidRDefault="003B65D7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Декларирован-ный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color w:val="052635"/>
                  <w:sz w:val="20"/>
                  <w:szCs w:val="20"/>
                </w:rPr>
                <w:t>2014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Площадь(кв.м)</w:t>
            </w:r>
          </w:p>
        </w:tc>
        <w:tc>
          <w:tcPr>
            <w:tcW w:w="1303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</w:tr>
      <w:tr w:rsidR="003B65D7" w:rsidRPr="00E40888" w:rsidTr="00144208">
        <w:tc>
          <w:tcPr>
            <w:tcW w:w="10234" w:type="dxa"/>
            <w:gridSpan w:val="8"/>
          </w:tcPr>
          <w:p w:rsidR="003B65D7" w:rsidRPr="00E40888" w:rsidRDefault="003B65D7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Дружакин Павел Николаевич</w:t>
            </w:r>
          </w:p>
        </w:tc>
      </w:tr>
      <w:tr w:rsidR="003B65D7" w:rsidTr="00174971">
        <w:trPr>
          <w:trHeight w:val="685"/>
        </w:trPr>
        <w:tc>
          <w:tcPr>
            <w:tcW w:w="1606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439556,82 (с учетом пенсии)</w:t>
            </w:r>
          </w:p>
        </w:tc>
        <w:tc>
          <w:tcPr>
            <w:tcW w:w="1336" w:type="dxa"/>
          </w:tcPr>
          <w:p w:rsidR="003B65D7" w:rsidRDefault="003B65D7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Гараж</w:t>
            </w:r>
          </w:p>
          <w:p w:rsidR="003B65D7" w:rsidRDefault="003B65D7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Гараж </w:t>
            </w:r>
          </w:p>
        </w:tc>
        <w:tc>
          <w:tcPr>
            <w:tcW w:w="1027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30,0</w:t>
            </w:r>
          </w:p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25,5</w:t>
            </w:r>
          </w:p>
        </w:tc>
        <w:tc>
          <w:tcPr>
            <w:tcW w:w="1303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30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Автомобиль Нива Шевроле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color w:val="052635"/>
                  <w:sz w:val="20"/>
                  <w:szCs w:val="20"/>
                </w:rPr>
                <w:t>2013 г</w:t>
              </w:r>
            </w:smartTag>
            <w:r>
              <w:rPr>
                <w:color w:val="052635"/>
                <w:sz w:val="20"/>
                <w:szCs w:val="20"/>
              </w:rPr>
              <w:t>.</w:t>
            </w:r>
          </w:p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Автоприцеп  Скиф-М 1980г.</w:t>
            </w:r>
          </w:p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Лодка «Аккорд-2»</w:t>
            </w:r>
          </w:p>
          <w:p w:rsidR="003B65D7" w:rsidRPr="009256C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Лодка «Романтика»</w:t>
            </w:r>
          </w:p>
        </w:tc>
        <w:tc>
          <w:tcPr>
            <w:tcW w:w="1126" w:type="dxa"/>
          </w:tcPr>
          <w:p w:rsidR="003B65D7" w:rsidRDefault="003B65D7" w:rsidP="0009086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03" w:type="dxa"/>
          </w:tcPr>
          <w:p w:rsidR="003B65D7" w:rsidRDefault="003B65D7" w:rsidP="0009086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53,0</w:t>
            </w:r>
          </w:p>
        </w:tc>
        <w:tc>
          <w:tcPr>
            <w:tcW w:w="1303" w:type="dxa"/>
          </w:tcPr>
          <w:p w:rsidR="003B65D7" w:rsidRDefault="003B65D7" w:rsidP="0009086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3B65D7" w:rsidRPr="009256C7" w:rsidTr="00144208">
        <w:tc>
          <w:tcPr>
            <w:tcW w:w="10234" w:type="dxa"/>
            <w:gridSpan w:val="8"/>
          </w:tcPr>
          <w:p w:rsidR="003B65D7" w:rsidRPr="009256C7" w:rsidRDefault="003B65D7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 w:rsidRPr="009256C7">
              <w:rPr>
                <w:b/>
                <w:color w:val="052635"/>
                <w:sz w:val="20"/>
                <w:szCs w:val="20"/>
              </w:rPr>
              <w:t>Супруг</w:t>
            </w:r>
            <w:r>
              <w:rPr>
                <w:b/>
                <w:color w:val="052635"/>
                <w:sz w:val="20"/>
                <w:szCs w:val="20"/>
              </w:rPr>
              <w:t>а Дружакина Вера Витальевна</w:t>
            </w:r>
          </w:p>
        </w:tc>
      </w:tr>
      <w:tr w:rsidR="003B65D7" w:rsidTr="00144208">
        <w:tc>
          <w:tcPr>
            <w:tcW w:w="1606" w:type="dxa"/>
          </w:tcPr>
          <w:p w:rsidR="003B65D7" w:rsidRPr="004F4095" w:rsidRDefault="003B65D7" w:rsidP="00022C1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88274,76</w:t>
            </w:r>
            <w:r>
              <w:rPr>
                <w:color w:val="052635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52635"/>
                <w:sz w:val="20"/>
                <w:szCs w:val="20"/>
              </w:rPr>
              <w:t>пенсия)</w:t>
            </w:r>
          </w:p>
        </w:tc>
        <w:tc>
          <w:tcPr>
            <w:tcW w:w="1336" w:type="dxa"/>
          </w:tcPr>
          <w:p w:rsidR="003B65D7" w:rsidRDefault="003B65D7" w:rsidP="0045287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7" w:type="dxa"/>
          </w:tcPr>
          <w:p w:rsidR="003B65D7" w:rsidRDefault="003B65D7" w:rsidP="004A0853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3B65D7" w:rsidRDefault="003B65D7" w:rsidP="006C6830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530" w:type="dxa"/>
          </w:tcPr>
          <w:p w:rsidR="003B65D7" w:rsidRDefault="003B65D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6" w:type="dxa"/>
          </w:tcPr>
          <w:p w:rsidR="003B65D7" w:rsidRDefault="003B65D7" w:rsidP="0089223B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03" w:type="dxa"/>
          </w:tcPr>
          <w:p w:rsidR="003B65D7" w:rsidRDefault="003B65D7" w:rsidP="0089223B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53,0</w:t>
            </w:r>
          </w:p>
        </w:tc>
        <w:tc>
          <w:tcPr>
            <w:tcW w:w="1303" w:type="dxa"/>
          </w:tcPr>
          <w:p w:rsidR="003B65D7" w:rsidRDefault="003B65D7" w:rsidP="0089223B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3B65D7" w:rsidRDefault="003B65D7"/>
    <w:sectPr w:rsidR="003B65D7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2C11"/>
    <w:rsid w:val="0002536E"/>
    <w:rsid w:val="00090861"/>
    <w:rsid w:val="00144208"/>
    <w:rsid w:val="00174971"/>
    <w:rsid w:val="0019183D"/>
    <w:rsid w:val="00204C44"/>
    <w:rsid w:val="00273FFE"/>
    <w:rsid w:val="002B02D6"/>
    <w:rsid w:val="003A4CD2"/>
    <w:rsid w:val="003B65D7"/>
    <w:rsid w:val="00422FB9"/>
    <w:rsid w:val="00452871"/>
    <w:rsid w:val="0049722B"/>
    <w:rsid w:val="004A0853"/>
    <w:rsid w:val="004A7961"/>
    <w:rsid w:val="004F4095"/>
    <w:rsid w:val="00611696"/>
    <w:rsid w:val="006C6830"/>
    <w:rsid w:val="00730E4C"/>
    <w:rsid w:val="0073436E"/>
    <w:rsid w:val="0074087D"/>
    <w:rsid w:val="00802588"/>
    <w:rsid w:val="00837489"/>
    <w:rsid w:val="00850A82"/>
    <w:rsid w:val="00891BDE"/>
    <w:rsid w:val="0089223B"/>
    <w:rsid w:val="008B487C"/>
    <w:rsid w:val="008D5473"/>
    <w:rsid w:val="008E11B7"/>
    <w:rsid w:val="009256C7"/>
    <w:rsid w:val="009A0E56"/>
    <w:rsid w:val="00A91053"/>
    <w:rsid w:val="00B30801"/>
    <w:rsid w:val="00BA1056"/>
    <w:rsid w:val="00BE5F3F"/>
    <w:rsid w:val="00C24A46"/>
    <w:rsid w:val="00C24C60"/>
    <w:rsid w:val="00C301E2"/>
    <w:rsid w:val="00CD315D"/>
    <w:rsid w:val="00D350FD"/>
    <w:rsid w:val="00D55F22"/>
    <w:rsid w:val="00D72102"/>
    <w:rsid w:val="00DB033A"/>
    <w:rsid w:val="00DF1DB5"/>
    <w:rsid w:val="00E40888"/>
    <w:rsid w:val="00E50D5D"/>
    <w:rsid w:val="00E76062"/>
    <w:rsid w:val="00EC4CAC"/>
    <w:rsid w:val="00F2624A"/>
    <w:rsid w:val="00F342D8"/>
    <w:rsid w:val="00FD2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120</Words>
  <Characters>684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5</cp:revision>
  <cp:lastPrinted>2015-04-15T12:17:00Z</cp:lastPrinted>
  <dcterms:created xsi:type="dcterms:W3CDTF">2015-04-23T07:09:00Z</dcterms:created>
  <dcterms:modified xsi:type="dcterms:W3CDTF">2015-04-23T07:20:00Z</dcterms:modified>
</cp:coreProperties>
</file>